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3F44" w:rsidRDefault="00063F44">
      <w:pPr>
        <w:jc w:val="center"/>
      </w:pPr>
    </w:p>
    <w:p w:rsidR="00FB252E" w:rsidRDefault="002823C5">
      <w:pPr>
        <w:jc w:val="center"/>
      </w:pPr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E18B5C8" wp14:editId="750291D8">
                <wp:simplePos x="0" y="0"/>
                <wp:positionH relativeFrom="column">
                  <wp:posOffset>323850</wp:posOffset>
                </wp:positionH>
                <wp:positionV relativeFrom="paragraph">
                  <wp:posOffset>297180</wp:posOffset>
                </wp:positionV>
                <wp:extent cx="4391025" cy="4381500"/>
                <wp:effectExtent l="0" t="0" r="28575" b="19050"/>
                <wp:wrapNone/>
                <wp:docPr id="8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91025" cy="438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0F06" w:rsidRDefault="00800F06" w:rsidP="00800F06">
                            <w:pPr>
                              <w:pStyle w:val="Defaul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  <w:lang w:eastAsia="pt-PT"/>
                              </w:rPr>
                              <w:drawing>
                                <wp:inline distT="0" distB="0" distL="0" distR="0">
                                  <wp:extent cx="719818" cy="302400"/>
                                  <wp:effectExtent l="0" t="0" r="4445" b="2540"/>
                                  <wp:docPr id="12" name="Imagem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2357" cy="3034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00F06" w:rsidRPr="009B66F9" w:rsidRDefault="00800F06" w:rsidP="00800F06">
                            <w:pPr>
                              <w:pStyle w:val="Default"/>
                              <w:jc w:val="center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 w:rsidRPr="009B66F9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28"/>
                                <w:szCs w:val="28"/>
                              </w:rPr>
                              <w:t>PROVIPOR - SUINICULTURA</w:t>
                            </w:r>
                          </w:p>
                          <w:p w:rsidR="00063F44" w:rsidRDefault="00063F44" w:rsidP="00063F44">
                            <w:pPr>
                              <w:jc w:val="center"/>
                            </w:pPr>
                          </w:p>
                          <w:p w:rsidR="00063F44" w:rsidRDefault="00800F06" w:rsidP="00800F06">
                            <w:pPr>
                              <w:pStyle w:val="Default"/>
                              <w:jc w:val="center"/>
                            </w:pPr>
                            <w:r>
                              <w:rPr>
                                <w:noProof/>
                                <w:lang w:eastAsia="pt-PT"/>
                              </w:rPr>
                              <w:drawing>
                                <wp:inline distT="0" distB="0" distL="0" distR="0" wp14:anchorId="43A29269" wp14:editId="4ED796FE">
                                  <wp:extent cx="2872800" cy="1390065"/>
                                  <wp:effectExtent l="0" t="0" r="3810" b="635"/>
                                  <wp:docPr id="7" name="Imagem 7" descr="Y:\Pastas Empresa\Técnicos\Empresas Grupo\Provipor Suinicultura\Licenciamentos\Licenciamento ambiental\0 nova LA+EIA+Projeto\Foto capa\sssss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m 1" descr="Y:\Pastas Empresa\Técnicos\Empresas Grupo\Provipor Suinicultura\Licenciamentos\Licenciamento ambiental\0 nova LA+EIA+Projeto\Foto capa\sssss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3087" cy="13902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00F06" w:rsidRDefault="00800F06" w:rsidP="00800F06">
                            <w:pPr>
                              <w:pStyle w:val="Default"/>
                              <w:jc w:val="center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pStyle w:val="Default"/>
                            </w:pPr>
                          </w:p>
                          <w:p w:rsidR="00063F44" w:rsidRDefault="00063F44" w:rsidP="00063F44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  <w:lang w:val="pt-PT"/>
                              </w:rPr>
                            </w:pPr>
                          </w:p>
                          <w:p w:rsidR="00800F06" w:rsidRDefault="00800F06" w:rsidP="00063F44">
                            <w:pPr>
                              <w:pStyle w:val="Default"/>
                              <w:jc w:val="right"/>
                            </w:pPr>
                            <w:r>
                              <w:t xml:space="preserve"> </w:t>
                            </w:r>
                          </w:p>
                          <w:p w:rsidR="00800F06" w:rsidRDefault="00800F06" w:rsidP="00063F44">
                            <w:pPr>
                              <w:pStyle w:val="Default"/>
                              <w:jc w:val="right"/>
                            </w:pPr>
                          </w:p>
                          <w:p w:rsidR="00063F44" w:rsidRPr="005F60A5" w:rsidRDefault="00E71F80" w:rsidP="00063F44">
                            <w:pPr>
                              <w:pStyle w:val="Default"/>
                              <w:jc w:val="right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Outubro</w:t>
                            </w:r>
                            <w:r w:rsidR="00800F06" w:rsidRPr="005F60A5">
                              <w:rPr>
                                <w:sz w:val="16"/>
                                <w:szCs w:val="16"/>
                              </w:rPr>
                              <w:t xml:space="preserve"> 2019</w:t>
                            </w:r>
                            <w:r w:rsidR="00063F44" w:rsidRPr="005F60A5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063F44" w:rsidRPr="00063F44" w:rsidRDefault="00063F44" w:rsidP="00063F44">
                            <w:pPr>
                              <w:jc w:val="center"/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6" style="position:absolute;left:0;text-align:left;margin-left:25.5pt;margin-top:23.4pt;width:345.75pt;height:3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" strokecolor="#5a5a5a [2109]">
                <v:textbox>
                  <w:txbxContent>
                    <w:p w:rsidR="00800F06" w:rsidRDefault="00800F06" w:rsidP="00800F06">
                      <w:pPr>
                        <w:pStyle w:val="Default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  <w:lang w:eastAsia="pt-PT"/>
                        </w:rPr>
                        <w:drawing>
                          <wp:inline distT="0" distB="0" distL="0" distR="0">
                            <wp:extent cx="719818" cy="302400"/>
                            <wp:effectExtent l="0" t="0" r="4445" b="2540"/>
                            <wp:docPr id="12" name="Imagem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2357" cy="3034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00F06" w:rsidRPr="009B66F9" w:rsidRDefault="00800F06" w:rsidP="00800F06">
                      <w:pPr>
                        <w:pStyle w:val="Default"/>
                        <w:jc w:val="center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 w:rsidRPr="009B66F9">
                        <w:rPr>
                          <w:rFonts w:asciiTheme="minorHAnsi" w:hAnsiTheme="minorHAnsi" w:cstheme="minorHAnsi"/>
                          <w:b/>
                          <w:bCs/>
                          <w:sz w:val="28"/>
                          <w:szCs w:val="28"/>
                        </w:rPr>
                        <w:t>PROVIPOR - SUINICULTURA</w:t>
                      </w:r>
                    </w:p>
                    <w:p w:rsidR="00063F44" w:rsidRDefault="00063F44" w:rsidP="00063F44">
                      <w:pPr>
                        <w:jc w:val="center"/>
                      </w:pPr>
                    </w:p>
                    <w:p w:rsidR="00063F44" w:rsidRDefault="00800F06" w:rsidP="00800F06">
                      <w:pPr>
                        <w:pStyle w:val="Default"/>
                        <w:jc w:val="center"/>
                      </w:pPr>
                      <w:r>
                        <w:rPr>
                          <w:noProof/>
                          <w:lang w:eastAsia="pt-PT"/>
                        </w:rPr>
                        <w:drawing>
                          <wp:inline distT="0" distB="0" distL="0" distR="0" wp14:anchorId="43A29269" wp14:editId="4ED796FE">
                            <wp:extent cx="2872800" cy="1390065"/>
                            <wp:effectExtent l="0" t="0" r="3810" b="635"/>
                            <wp:docPr id="7" name="Imagem 7" descr="Y:\Pastas Empresa\Técnicos\Empresas Grupo\Provipor Suinicultura\Licenciamentos\Licenciamento ambiental\0 nova LA+EIA+Projeto\Foto capa\sssss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m 1" descr="Y:\Pastas Empresa\Técnicos\Empresas Grupo\Provipor Suinicultura\Licenciamentos\Licenciamento ambiental\0 nova LA+EIA+Projeto\Foto capa\sssss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3087" cy="13902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00F06" w:rsidRDefault="00800F06" w:rsidP="00800F06">
                      <w:pPr>
                        <w:pStyle w:val="Default"/>
                        <w:jc w:val="center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pStyle w:val="Default"/>
                      </w:pPr>
                    </w:p>
                    <w:p w:rsidR="00063F44" w:rsidRDefault="00063F44" w:rsidP="00063F44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  <w:lang w:val="pt-PT"/>
                        </w:rPr>
                      </w:pPr>
                    </w:p>
                    <w:p w:rsidR="00800F06" w:rsidRDefault="00800F06" w:rsidP="00063F44">
                      <w:pPr>
                        <w:pStyle w:val="Default"/>
                        <w:jc w:val="right"/>
                      </w:pPr>
                      <w:r>
                        <w:t xml:space="preserve"> </w:t>
                      </w:r>
                    </w:p>
                    <w:p w:rsidR="00800F06" w:rsidRDefault="00800F06" w:rsidP="00063F44">
                      <w:pPr>
                        <w:pStyle w:val="Default"/>
                        <w:jc w:val="right"/>
                      </w:pPr>
                    </w:p>
                    <w:p w:rsidR="00063F44" w:rsidRPr="005F60A5" w:rsidRDefault="00E71F80" w:rsidP="00063F44">
                      <w:pPr>
                        <w:pStyle w:val="Default"/>
                        <w:jc w:val="right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Outubro</w:t>
                      </w:r>
                      <w:r w:rsidR="00800F06" w:rsidRPr="005F60A5">
                        <w:rPr>
                          <w:sz w:val="16"/>
                          <w:szCs w:val="16"/>
                        </w:rPr>
                        <w:t xml:space="preserve"> 2019</w:t>
                      </w:r>
                      <w:r w:rsidR="00063F44" w:rsidRPr="005F60A5"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  <w:p w:rsidR="00063F44" w:rsidRPr="00063F44" w:rsidRDefault="00063F44" w:rsidP="00063F44">
                      <w:pPr>
                        <w:jc w:val="center"/>
                        <w:rPr>
                          <w:lang w:val="pt-P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87272E2" wp14:editId="09AE32BA">
                <wp:simplePos x="0" y="0"/>
                <wp:positionH relativeFrom="column">
                  <wp:posOffset>5469255</wp:posOffset>
                </wp:positionH>
                <wp:positionV relativeFrom="paragraph">
                  <wp:posOffset>2745740</wp:posOffset>
                </wp:positionV>
                <wp:extent cx="868680" cy="342900"/>
                <wp:effectExtent l="0" t="0" r="0" b="0"/>
                <wp:wrapNone/>
                <wp:docPr id="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868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0E86" w:rsidRDefault="00810E86">
                            <w:pPr>
                              <w:jc w:val="center"/>
                              <w:rPr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left:0;text-align:left;margin-left:430.65pt;margin-top:216.2pt;width:68.4pt;height:2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" filled="f" stroked="f">
                <v:textbox>
                  <w:txbxContent>
                    <w:p w:rsidR="00810E86" w:rsidRDefault="00810E86">
                      <w:pPr>
                        <w:jc w:val="center"/>
                        <w:rPr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ADCCF40" wp14:editId="0407C79C">
                <wp:simplePos x="0" y="0"/>
                <wp:positionH relativeFrom="column">
                  <wp:posOffset>5926455</wp:posOffset>
                </wp:positionH>
                <wp:positionV relativeFrom="paragraph">
                  <wp:posOffset>6517640</wp:posOffset>
                </wp:positionV>
                <wp:extent cx="868680" cy="845820"/>
                <wp:effectExtent l="0" t="0" r="0" b="0"/>
                <wp:wrapNone/>
                <wp:docPr id="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8680" cy="845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0E86" w:rsidRDefault="00810E86">
                            <w:pPr>
                              <w:jc w:val="center"/>
                              <w:rPr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left:0;text-align:left;margin-left:466.65pt;margin-top:513.2pt;width:68.4pt;height:66.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" filled="f" stroked="f">
                <v:textbox>
                  <w:txbxContent>
                    <w:p w:rsidR="00810E86" w:rsidRDefault="00810E86">
                      <w:pPr>
                        <w:jc w:val="center"/>
                        <w:rPr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9815ACD" wp14:editId="32854DFB">
                <wp:simplePos x="0" y="0"/>
                <wp:positionH relativeFrom="column">
                  <wp:posOffset>2451735</wp:posOffset>
                </wp:positionH>
                <wp:positionV relativeFrom="paragraph">
                  <wp:posOffset>-454660</wp:posOffset>
                </wp:positionV>
                <wp:extent cx="571500" cy="228600"/>
                <wp:effectExtent l="0" t="0" r="0" b="0"/>
                <wp:wrapNone/>
                <wp:docPr id="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0E86" w:rsidRDefault="00810E86">
                            <w:pPr>
                              <w:jc w:val="center"/>
                              <w:rPr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  <w:szCs w:val="24"/>
                              </w:rPr>
                              <w:t>Front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left:0;text-align:left;margin-left:193.05pt;margin-top:-35.8pt;width:45pt;height:18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ZeHtQIAAL8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" filled="f" stroked="f">
                <v:textbox>
                  <w:txbxContent>
                    <w:p w:rsidR="00810E86" w:rsidRDefault="00810E86">
                      <w:pPr>
                        <w:jc w:val="center"/>
                        <w:rPr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Front</w:t>
                      </w:r>
                    </w:p>
                  </w:txbxContent>
                </v:textbox>
              </v:shape>
            </w:pict>
          </mc:Fallback>
        </mc:AlternateContent>
      </w:r>
    </w:p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>
      <w:bookmarkStart w:id="0" w:name="_GoBack"/>
      <w:bookmarkEnd w:id="0"/>
    </w:p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5F60A5" w:rsidP="00FB252E"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4033519" wp14:editId="6A18EDDA">
                <wp:simplePos x="0" y="0"/>
                <wp:positionH relativeFrom="column">
                  <wp:posOffset>728980</wp:posOffset>
                </wp:positionH>
                <wp:positionV relativeFrom="paragraph">
                  <wp:posOffset>118745</wp:posOffset>
                </wp:positionV>
                <wp:extent cx="3602355" cy="1554480"/>
                <wp:effectExtent l="19050" t="19050" r="36195" b="45720"/>
                <wp:wrapNone/>
                <wp:docPr id="11" name="Rectângulo arredondad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2355" cy="1554480"/>
                        </a:xfrm>
                        <a:prstGeom prst="roundRect">
                          <a:avLst/>
                        </a:prstGeom>
                        <a:ln w="50800" cmpd="thinThick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F60A5" w:rsidRPr="009B66F9" w:rsidRDefault="005F60A5" w:rsidP="005F60A5">
                            <w:pPr>
                              <w:jc w:val="both"/>
                              <w:rPr>
                                <w:rFonts w:ascii="Calibri" w:hAnsi="Calibri" w:cs="Calibri"/>
                                <w:b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9B66F9">
                              <w:rPr>
                                <w:rFonts w:ascii="Calibri" w:hAnsi="Calibri" w:cs="Calibri"/>
                                <w:b/>
                                <w:sz w:val="16"/>
                                <w:szCs w:val="16"/>
                                <w:lang w:val="pt-PT"/>
                              </w:rPr>
                              <w:t>Pedido de Licenciamento para a instalação de Suinicultura da empresa Provipor, instruído nos termos do Decreto Legislativo Regional 30/2010/A, de 15 de Novembro.</w:t>
                            </w:r>
                          </w:p>
                          <w:p w:rsidR="00D01CE7" w:rsidRDefault="00D01CE7" w:rsidP="00D01CE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</w:pPr>
                          </w:p>
                          <w:p w:rsidR="00D01CE7" w:rsidRPr="00800F06" w:rsidRDefault="00D01CE7" w:rsidP="00D01CE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</w:pPr>
                            <w:r w:rsidRPr="00800F06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>ESTUDO IMPACTE AMBIENTAL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 xml:space="preserve"> (RT e RNT)</w:t>
                            </w:r>
                          </w:p>
                          <w:p w:rsidR="00800F06" w:rsidRPr="00800F06" w:rsidRDefault="00E71F80" w:rsidP="00800F0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 xml:space="preserve">Adenda à </w:t>
                            </w:r>
                            <w:r w:rsidR="00800F06" w:rsidRPr="00800F06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>LICENCIAMENTO AMBIENTAL</w:t>
                            </w:r>
                            <w:r w:rsidR="00D01CE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 xml:space="preserve"> (e RNT)</w:t>
                            </w:r>
                          </w:p>
                          <w:p w:rsidR="00800F06" w:rsidRDefault="00800F06" w:rsidP="00800F0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sz w:val="18"/>
                                <w:szCs w:val="18"/>
                                <w:lang w:val="pt-PT"/>
                              </w:rPr>
                            </w:pPr>
                            <w:r w:rsidRPr="00800F06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>PROJETO</w:t>
                            </w:r>
                            <w:r w:rsidR="00E71F80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 xml:space="preserve">S </w:t>
                            </w:r>
                            <w:r w:rsidR="00D01CE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 xml:space="preserve">(2ª fase + Pavilhões </w:t>
                            </w:r>
                            <w:proofErr w:type="spellStart"/>
                            <w:r w:rsidR="00D01CE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>Ins</w:t>
                            </w:r>
                            <w:proofErr w:type="spellEnd"/>
                            <w:r w:rsidR="00D01CE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  <w:lang w:val="pt-PT"/>
                              </w:rPr>
                              <w:t>.+Quar)</w:t>
                            </w:r>
                          </w:p>
                          <w:p w:rsidR="00800F06" w:rsidRDefault="00800F06" w:rsidP="00800F06">
                            <w:pPr>
                              <w:jc w:val="both"/>
                              <w:rPr>
                                <w:rFonts w:ascii="Calibri" w:hAnsi="Calibri" w:cs="Calibri"/>
                                <w:b/>
                                <w:sz w:val="18"/>
                                <w:szCs w:val="18"/>
                                <w:lang w:val="pt-PT"/>
                              </w:rPr>
                            </w:pPr>
                          </w:p>
                          <w:p w:rsidR="00063F44" w:rsidRPr="00800F06" w:rsidRDefault="00063F44" w:rsidP="00800F06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ângulo arredondado 11" o:spid="_x0000_s1030" style="position:absolute;margin-left:57.4pt;margin-top:9.35pt;width:283.65pt;height:122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" fillcolor="white [3201]" strokecolor="#5a5a5a [2109]" strokeweight="4pt">
                <v:stroke linestyle="thinThick"/>
                <v:textbox>
                  <w:txbxContent>
                    <w:p w:rsidR="005F60A5" w:rsidRPr="009B66F9" w:rsidRDefault="005F60A5" w:rsidP="005F60A5">
                      <w:pPr>
                        <w:jc w:val="both"/>
                        <w:rPr>
                          <w:rFonts w:ascii="Calibri" w:hAnsi="Calibri" w:cs="Calibri"/>
                          <w:b/>
                          <w:sz w:val="16"/>
                          <w:szCs w:val="16"/>
                          <w:lang w:val="pt-PT"/>
                        </w:rPr>
                      </w:pPr>
                      <w:r w:rsidRPr="009B66F9">
                        <w:rPr>
                          <w:rFonts w:ascii="Calibri" w:hAnsi="Calibri" w:cs="Calibri"/>
                          <w:b/>
                          <w:sz w:val="16"/>
                          <w:szCs w:val="16"/>
                          <w:lang w:val="pt-PT"/>
                        </w:rPr>
                        <w:t>Pedido de Licenciamento para a instalação de Suinicultura da empresa Provipor, instruído nos termos do Decreto Legislativo Regional 30/2010/A, de 15 de Novembro.</w:t>
                      </w:r>
                    </w:p>
                    <w:p w:rsidR="00D01CE7" w:rsidRDefault="00D01CE7" w:rsidP="00D01CE7">
                      <w:pPr>
                        <w:jc w:val="center"/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</w:pPr>
                    </w:p>
                    <w:p w:rsidR="00D01CE7" w:rsidRPr="00800F06" w:rsidRDefault="00D01CE7" w:rsidP="00D01CE7">
                      <w:pPr>
                        <w:jc w:val="center"/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</w:pPr>
                      <w:r w:rsidRPr="00800F06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>ESTUDO IMPACTE AMBIENTAL</w:t>
                      </w:r>
                      <w:r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 xml:space="preserve"> (RT e RNT)</w:t>
                      </w:r>
                    </w:p>
                    <w:p w:rsidR="00800F06" w:rsidRPr="00800F06" w:rsidRDefault="00E71F80" w:rsidP="00800F06">
                      <w:pPr>
                        <w:jc w:val="center"/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 xml:space="preserve">Adenda à </w:t>
                      </w:r>
                      <w:r w:rsidR="00800F06" w:rsidRPr="00800F06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>LICENCIAMENTO AMBIENTAL</w:t>
                      </w:r>
                      <w:r w:rsidR="00D01CE7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 xml:space="preserve"> (e RNT)</w:t>
                      </w:r>
                    </w:p>
                    <w:p w:rsidR="00800F06" w:rsidRDefault="00800F06" w:rsidP="00800F06">
                      <w:pPr>
                        <w:jc w:val="center"/>
                        <w:rPr>
                          <w:rFonts w:ascii="Calibri" w:hAnsi="Calibri" w:cs="Calibri"/>
                          <w:b/>
                          <w:sz w:val="18"/>
                          <w:szCs w:val="18"/>
                          <w:lang w:val="pt-PT"/>
                        </w:rPr>
                      </w:pPr>
                      <w:r w:rsidRPr="00800F06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>PROJETO</w:t>
                      </w:r>
                      <w:r w:rsidR="00E71F80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 xml:space="preserve">S </w:t>
                      </w:r>
                      <w:r w:rsidR="00D01CE7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 xml:space="preserve">(2ª fase + Pavilhões </w:t>
                      </w:r>
                      <w:proofErr w:type="spellStart"/>
                      <w:r w:rsidR="00D01CE7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>Ins</w:t>
                      </w:r>
                      <w:proofErr w:type="spellEnd"/>
                      <w:r w:rsidR="00D01CE7">
                        <w:rPr>
                          <w:rFonts w:ascii="Calibri" w:hAnsi="Calibri" w:cs="Calibri"/>
                          <w:b/>
                          <w:sz w:val="24"/>
                          <w:szCs w:val="24"/>
                          <w:lang w:val="pt-PT"/>
                        </w:rPr>
                        <w:t>.+Quar)</w:t>
                      </w:r>
                    </w:p>
                    <w:p w:rsidR="00800F06" w:rsidRDefault="00800F06" w:rsidP="00800F06">
                      <w:pPr>
                        <w:jc w:val="both"/>
                        <w:rPr>
                          <w:rFonts w:ascii="Calibri" w:hAnsi="Calibri" w:cs="Calibri"/>
                          <w:b/>
                          <w:sz w:val="18"/>
                          <w:szCs w:val="18"/>
                          <w:lang w:val="pt-PT"/>
                        </w:rPr>
                      </w:pPr>
                    </w:p>
                    <w:p w:rsidR="00063F44" w:rsidRPr="00800F06" w:rsidRDefault="00063F44" w:rsidP="00800F06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  <w:lang w:val="pt-P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FB252E" w:rsidRPr="00FB252E" w:rsidRDefault="00FB252E" w:rsidP="00FB252E"/>
    <w:p w:rsidR="00810E86" w:rsidRPr="00FB252E" w:rsidRDefault="00810E86" w:rsidP="00FB252E">
      <w:pPr>
        <w:tabs>
          <w:tab w:val="left" w:pos="9135"/>
        </w:tabs>
      </w:pPr>
    </w:p>
    <w:sectPr w:rsidR="00810E86" w:rsidRPr="00FB252E" w:rsidSect="00063F44">
      <w:pgSz w:w="12240" w:h="15840" w:code="1"/>
      <w:pgMar w:top="360" w:right="360" w:bottom="302" w:left="360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oNotDisplayPageBoundaries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3F44"/>
    <w:rsid w:val="00063F44"/>
    <w:rsid w:val="002823C5"/>
    <w:rsid w:val="00427019"/>
    <w:rsid w:val="005F60A5"/>
    <w:rsid w:val="00800F06"/>
    <w:rsid w:val="00810E86"/>
    <w:rsid w:val="00932AC5"/>
    <w:rsid w:val="009B66F9"/>
    <w:rsid w:val="00B16CE4"/>
    <w:rsid w:val="00B83CA9"/>
    <w:rsid w:val="00D01CE7"/>
    <w:rsid w:val="00E71F80"/>
    <w:rsid w:val="00EE5E19"/>
    <w:rsid w:val="00FB2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cff,#603,#3a001d,#4c0026,#0c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Cabealho1">
    <w:name w:val="heading 1"/>
    <w:basedOn w:val="Normal"/>
    <w:next w:val="Normal"/>
    <w:qFormat/>
    <w:pPr>
      <w:keepNext/>
      <w:outlineLvl w:val="0"/>
    </w:pPr>
    <w:rPr>
      <w:sz w:val="52"/>
    </w:rPr>
  </w:style>
  <w:style w:type="paragraph" w:styleId="Cabealho2">
    <w:name w:val="heading 2"/>
    <w:basedOn w:val="Normal"/>
    <w:next w:val="Normal"/>
    <w:qFormat/>
    <w:pPr>
      <w:keepNext/>
      <w:jc w:val="center"/>
      <w:outlineLvl w:val="1"/>
    </w:pPr>
    <w:rPr>
      <w:sz w:val="5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rPr>
      <w:sz w:val="96"/>
    </w:rPr>
  </w:style>
  <w:style w:type="paragraph" w:styleId="Corpodetexto2">
    <w:name w:val="Body Text 2"/>
    <w:basedOn w:val="Normal"/>
    <w:pPr>
      <w:jc w:val="center"/>
    </w:pPr>
    <w:rPr>
      <w:i/>
      <w:sz w:val="52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063F44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063F4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63F4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Cabealho1">
    <w:name w:val="heading 1"/>
    <w:basedOn w:val="Normal"/>
    <w:next w:val="Normal"/>
    <w:qFormat/>
    <w:pPr>
      <w:keepNext/>
      <w:outlineLvl w:val="0"/>
    </w:pPr>
    <w:rPr>
      <w:sz w:val="52"/>
    </w:rPr>
  </w:style>
  <w:style w:type="paragraph" w:styleId="Cabealho2">
    <w:name w:val="heading 2"/>
    <w:basedOn w:val="Normal"/>
    <w:next w:val="Normal"/>
    <w:qFormat/>
    <w:pPr>
      <w:keepNext/>
      <w:jc w:val="center"/>
      <w:outlineLvl w:val="1"/>
    </w:pPr>
    <w:rPr>
      <w:sz w:val="5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rPr>
      <w:sz w:val="96"/>
    </w:rPr>
  </w:style>
  <w:style w:type="paragraph" w:styleId="Corpodetexto2">
    <w:name w:val="Body Text 2"/>
    <w:basedOn w:val="Normal"/>
    <w:pPr>
      <w:jc w:val="center"/>
    </w:pPr>
    <w:rPr>
      <w:i/>
      <w:sz w:val="52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063F44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063F4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63F4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a.machado\AppData\Roaming\Microsoft\Modelos\Data%20back-up%20CD%20case%20inser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ABA774D0-97F9-4617-9332-042404BF8D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Data back-up CD case inserts</Template>
  <TotalTime>60</TotalTime>
  <Pages>1</Pages>
  <Words>0</Words>
  <Characters>39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Data back-up CD case inserts</vt:lpstr>
      <vt:lpstr/>
    </vt:vector>
  </TitlesOfParts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Data back-up CD case inserts</dc:title>
  <dc:creator>Ana Machado</dc:creator>
  <cp:lastModifiedBy>Nicolau Lima</cp:lastModifiedBy>
  <cp:revision>5</cp:revision>
  <cp:lastPrinted>2019-06-14T10:24:00Z</cp:lastPrinted>
  <dcterms:created xsi:type="dcterms:W3CDTF">2018-05-24T15:20:00Z</dcterms:created>
  <dcterms:modified xsi:type="dcterms:W3CDTF">2019-10-04T14:50:00Z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TC010130021033</vt:lpwstr>
  </property>
</Properties>
</file>